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C7BC" w14:textId="77777777" w:rsidR="0068177D" w:rsidRDefault="0068177D" w:rsidP="006817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AMBLER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1460 – 1540)</w:t>
      </w:r>
    </w:p>
    <w:p w14:paraId="74633E7A" w14:textId="77777777" w:rsidR="0068177D" w:rsidRDefault="0068177D" w:rsidP="006817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Halifax.</w:t>
      </w:r>
    </w:p>
    <w:p w14:paraId="1E60BD97" w14:textId="77777777" w:rsidR="0068177D" w:rsidRDefault="0068177D" w:rsidP="0068177D">
      <w:pPr>
        <w:pStyle w:val="NoSpacing"/>
        <w:rPr>
          <w:rFonts w:cs="Times New Roman"/>
          <w:szCs w:val="24"/>
        </w:rPr>
      </w:pPr>
    </w:p>
    <w:p w14:paraId="005619A9" w14:textId="77777777" w:rsidR="0068177D" w:rsidRDefault="0068177D" w:rsidP="0068177D">
      <w:pPr>
        <w:pStyle w:val="NoSpacing"/>
        <w:rPr>
          <w:rFonts w:cs="Times New Roman"/>
          <w:szCs w:val="24"/>
        </w:rPr>
      </w:pPr>
    </w:p>
    <w:p w14:paraId="022306AB" w14:textId="77777777" w:rsidR="0068177D" w:rsidRDefault="0068177D" w:rsidP="006817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Richardson Ambler(q.v.) and Mary Anne Farnhill(q.v.).</w:t>
      </w:r>
    </w:p>
    <w:p w14:paraId="14C3904A" w14:textId="77777777" w:rsidR="0068177D" w:rsidRDefault="0068177D" w:rsidP="006817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2D831148" w14:textId="77777777" w:rsidR="0068177D" w:rsidRDefault="0068177D" w:rsidP="006817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Isabel Hall(q.v.)   (ibid.)</w:t>
      </w:r>
    </w:p>
    <w:p w14:paraId="183AC9C4" w14:textId="77777777" w:rsidR="0068177D" w:rsidRDefault="0068177D" w:rsidP="006817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Children:   </w:t>
      </w:r>
      <w:proofErr w:type="gramStart"/>
      <w:r>
        <w:rPr>
          <w:rFonts w:cs="Times New Roman"/>
          <w:szCs w:val="24"/>
        </w:rPr>
        <w:t>Christabell(</w:t>
      </w:r>
      <w:proofErr w:type="gramEnd"/>
      <w:r>
        <w:rPr>
          <w:rFonts w:cs="Times New Roman"/>
          <w:szCs w:val="24"/>
        </w:rPr>
        <w:t>1480-1531) and William(1495 – 1540)    (ibid.)</w:t>
      </w:r>
    </w:p>
    <w:p w14:paraId="225B34CA" w14:textId="77777777" w:rsidR="0068177D" w:rsidRDefault="0068177D" w:rsidP="0068177D">
      <w:pPr>
        <w:pStyle w:val="NoSpacing"/>
        <w:rPr>
          <w:rFonts w:cs="Times New Roman"/>
          <w:szCs w:val="24"/>
        </w:rPr>
      </w:pPr>
    </w:p>
    <w:p w14:paraId="2004FDA4" w14:textId="77777777" w:rsidR="0068177D" w:rsidRDefault="0068177D" w:rsidP="0068177D">
      <w:pPr>
        <w:pStyle w:val="NoSpacing"/>
        <w:rPr>
          <w:rFonts w:cs="Times New Roman"/>
          <w:szCs w:val="24"/>
        </w:rPr>
      </w:pPr>
    </w:p>
    <w:p w14:paraId="7A834D03" w14:textId="77777777" w:rsidR="0068177D" w:rsidRDefault="0068177D" w:rsidP="006817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>He and Isabel were married, in Halifax.    (ibid.)</w:t>
      </w:r>
    </w:p>
    <w:p w14:paraId="1A2E58C7" w14:textId="77777777" w:rsidR="0068177D" w:rsidRDefault="0068177D" w:rsidP="0068177D">
      <w:pPr>
        <w:pStyle w:val="NoSpacing"/>
        <w:rPr>
          <w:rFonts w:cs="Times New Roman"/>
          <w:szCs w:val="24"/>
        </w:rPr>
      </w:pPr>
    </w:p>
    <w:p w14:paraId="7F107CB7" w14:textId="77777777" w:rsidR="0068177D" w:rsidRDefault="0068177D" w:rsidP="0068177D">
      <w:pPr>
        <w:pStyle w:val="NoSpacing"/>
        <w:rPr>
          <w:rFonts w:cs="Times New Roman"/>
          <w:szCs w:val="24"/>
        </w:rPr>
      </w:pPr>
    </w:p>
    <w:p w14:paraId="368D820D" w14:textId="77777777" w:rsidR="0068177D" w:rsidRDefault="0068177D" w:rsidP="0068177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p w14:paraId="236731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FA94D" w14:textId="77777777" w:rsidR="0068177D" w:rsidRDefault="0068177D" w:rsidP="009139A6">
      <w:r>
        <w:separator/>
      </w:r>
    </w:p>
  </w:endnote>
  <w:endnote w:type="continuationSeparator" w:id="0">
    <w:p w14:paraId="3B15874E" w14:textId="77777777" w:rsidR="0068177D" w:rsidRDefault="006817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4C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A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D1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8451A" w14:textId="77777777" w:rsidR="0068177D" w:rsidRDefault="0068177D" w:rsidP="009139A6">
      <w:r>
        <w:separator/>
      </w:r>
    </w:p>
  </w:footnote>
  <w:footnote w:type="continuationSeparator" w:id="0">
    <w:p w14:paraId="4565C542" w14:textId="77777777" w:rsidR="0068177D" w:rsidRDefault="006817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8C0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17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BE2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77D"/>
    <w:rsid w:val="000666E0"/>
    <w:rsid w:val="002510B7"/>
    <w:rsid w:val="005C130B"/>
    <w:rsid w:val="0068177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D6948"/>
  <w15:chartTrackingRefBased/>
  <w15:docId w15:val="{823D1AE3-79A7-48C2-B14B-B317CDFC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2023-08-31T18:14:00Z</dcterms:created>
  <dcterms:modified xsi:type="dcterms:W3CDTF">2023-08-31T18:15:00Z</dcterms:modified>
</cp:coreProperties>
</file>